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C78D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55851429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D633B9D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12F2E442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B2B72F3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CE585E2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2C4DEC05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464492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656D54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C41C20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1BDD60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C8563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2A0FC2A" w14:textId="40CD6D6C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3C1A56">
        <w:rPr>
          <w:rFonts w:ascii="Avenir Next LT Pro" w:hAnsi="Avenir Next LT Pro" w:cs="Arial"/>
          <w:b/>
          <w:sz w:val="22"/>
          <w:szCs w:val="22"/>
        </w:rPr>
        <w:t>PM-2023-OR-PH-002</w:t>
      </w:r>
    </w:p>
    <w:p w14:paraId="74F68BDB" w14:textId="5383B53B" w:rsidR="008E5BB4" w:rsidRPr="008E5BB4" w:rsidRDefault="00AF1546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Peel en Maas</w:t>
      </w:r>
    </w:p>
    <w:p w14:paraId="31603E08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43891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93FFC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CAD12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C68EE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64DD3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986F10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D96AF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EA56C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0F2B1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F3F5C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29B66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46793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7A4DB8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863B0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A947BB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5A66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12B35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7712F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20032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24914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E73D6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2B20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826D2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A1784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1914910" w14:textId="5D9938AF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F1546">
        <w:rPr>
          <w:rFonts w:ascii="Avenir Next LT Pro" w:hAnsi="Avenir Next LT Pro" w:cs="Arial"/>
          <w:bCs/>
        </w:rPr>
        <w:t>Gemeente Peel en Maas</w:t>
      </w:r>
    </w:p>
    <w:p w14:paraId="4DACC6E6" w14:textId="361051F0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F1546">
        <w:rPr>
          <w:rFonts w:ascii="Avenir Next LT Pro" w:hAnsi="Avenir Next LT Pro" w:cs="Arial"/>
          <w:bCs/>
        </w:rPr>
        <w:t>Postbus 7088</w:t>
      </w:r>
    </w:p>
    <w:p w14:paraId="78574875" w14:textId="632AA347" w:rsidR="00105DFA" w:rsidRPr="004762F2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4762F2" w:rsidRPr="004762F2">
        <w:rPr>
          <w:rFonts w:ascii="Avenir Next LT Pro" w:hAnsi="Avenir Next LT Pro" w:cs="Arial"/>
          <w:bCs/>
          <w:lang w:val="de-DE"/>
        </w:rPr>
        <w:t>5980 AB  Panningen</w:t>
      </w:r>
    </w:p>
    <w:p w14:paraId="4783A7B7" w14:textId="180989D4" w:rsidR="00105DFA" w:rsidRPr="004762F2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r w:rsidRPr="004762F2">
        <w:rPr>
          <w:rFonts w:ascii="Avenir Next LT Pro" w:hAnsi="Avenir Next LT Pro" w:cs="Arial"/>
          <w:snapToGrid w:val="0"/>
          <w:color w:val="000000"/>
          <w:lang w:val="de-DE"/>
        </w:rPr>
        <w:t xml:space="preserve">Bezoekadres: </w:t>
      </w:r>
      <w:r w:rsidRPr="004762F2">
        <w:rPr>
          <w:rFonts w:ascii="Avenir Next LT Pro" w:hAnsi="Avenir Next LT Pro" w:cs="Arial"/>
          <w:snapToGrid w:val="0"/>
          <w:color w:val="000000"/>
          <w:lang w:val="de-DE"/>
        </w:rPr>
        <w:tab/>
      </w:r>
      <w:r w:rsidR="004762F2" w:rsidRPr="004762F2">
        <w:rPr>
          <w:rFonts w:ascii="Avenir Next LT Pro" w:hAnsi="Avenir Next LT Pro" w:cs="Arial"/>
          <w:bCs/>
          <w:lang w:val="de-DE"/>
        </w:rPr>
        <w:t>Wilhelminapl</w:t>
      </w:r>
      <w:r w:rsidR="004762F2">
        <w:rPr>
          <w:rFonts w:ascii="Avenir Next LT Pro" w:hAnsi="Avenir Next LT Pro" w:cs="Arial"/>
          <w:bCs/>
          <w:lang w:val="de-DE"/>
        </w:rPr>
        <w:t xml:space="preserve">ein 1, </w:t>
      </w:r>
      <w:r w:rsidR="00D610B2">
        <w:rPr>
          <w:rFonts w:ascii="Avenir Next LT Pro" w:hAnsi="Avenir Next LT Pro" w:cs="Arial"/>
          <w:bCs/>
          <w:lang w:val="de-DE"/>
        </w:rPr>
        <w:t>5981 CC  Panningen</w:t>
      </w:r>
    </w:p>
    <w:p w14:paraId="20C5F106" w14:textId="49B2A3C1" w:rsidR="00105DFA" w:rsidRPr="004762F2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4762F2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4762F2">
        <w:rPr>
          <w:rFonts w:ascii="Avenir Next LT Pro" w:hAnsi="Avenir Next LT Pro" w:cs="Arial"/>
          <w:color w:val="000000"/>
          <w:lang w:val="de-DE"/>
        </w:rPr>
        <w:tab/>
      </w:r>
      <w:r w:rsidR="00D610B2">
        <w:rPr>
          <w:rFonts w:ascii="Avenir Next LT Pro" w:hAnsi="Avenir Next LT Pro" w:cs="Arial"/>
          <w:bCs/>
        </w:rPr>
        <w:t>14 oktober 2022</w:t>
      </w:r>
    </w:p>
    <w:p w14:paraId="64BC28FA" w14:textId="77777777" w:rsidR="00673B49" w:rsidRPr="004762F2" w:rsidRDefault="00673B49" w:rsidP="007D056C">
      <w:pPr>
        <w:rPr>
          <w:rFonts w:ascii="Avenir Next LT Pro" w:hAnsi="Avenir Next LT Pro" w:cs="Arial"/>
          <w:lang w:val="de-DE"/>
        </w:rPr>
      </w:pPr>
    </w:p>
    <w:p w14:paraId="217CE8B2" w14:textId="77777777" w:rsidR="00673B49" w:rsidRPr="004762F2" w:rsidRDefault="00673B49" w:rsidP="007D056C">
      <w:pPr>
        <w:rPr>
          <w:rFonts w:ascii="Arial" w:hAnsi="Arial" w:cs="Arial"/>
          <w:lang w:val="de-DE"/>
        </w:rPr>
      </w:pPr>
    </w:p>
    <w:p w14:paraId="4FF7C164" w14:textId="77777777" w:rsidR="00673B49" w:rsidRPr="004762F2" w:rsidRDefault="00673B49" w:rsidP="007D056C">
      <w:pPr>
        <w:rPr>
          <w:rFonts w:ascii="Arial" w:hAnsi="Arial" w:cs="Arial"/>
          <w:lang w:val="de-DE"/>
        </w:rPr>
        <w:sectPr w:rsidR="00673B49" w:rsidRPr="004762F2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6EC2F32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7F78A4B" w14:textId="77777777" w:rsidR="00003FEB" w:rsidRDefault="00003FEB">
      <w:pPr>
        <w:rPr>
          <w:rFonts w:ascii="Gill Sans MT" w:hAnsi="Gill Sans MT" w:cs="Tahoma"/>
          <w:sz w:val="22"/>
        </w:rPr>
      </w:pPr>
    </w:p>
    <w:p w14:paraId="7E8138C8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3E6C532F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5CBFF5BC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4B4307F6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659539F6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8DD8B27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56302983" w14:textId="77777777" w:rsidR="00655EDD" w:rsidRDefault="00920A5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10B57856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CD6246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E3E6C5C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1BCFFE6F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1560A93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84861FF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4BE44442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F1B82E7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D79931D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2C0D860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DDC2AEA" w14:textId="2DEAE7F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B5C04">
        <w:rPr>
          <w:rFonts w:ascii="Avenir Next LT Pro" w:hAnsi="Avenir Next LT Pro" w:cs="Arial"/>
        </w:rPr>
        <w:t>P</w:t>
      </w:r>
      <w:r w:rsidR="002934DD">
        <w:rPr>
          <w:rFonts w:ascii="Avenir Next LT Pro" w:hAnsi="Avenir Next LT Pro" w:cs="Arial"/>
        </w:rPr>
        <w:t>M</w:t>
      </w:r>
      <w:r w:rsidR="002B5C04">
        <w:rPr>
          <w:rFonts w:ascii="Avenir Next LT Pro" w:hAnsi="Avenir Next LT Pro" w:cs="Arial"/>
        </w:rPr>
        <w:t>-2023-OR-PH</w:t>
      </w:r>
      <w:r w:rsidR="002934DD">
        <w:rPr>
          <w:rFonts w:ascii="Avenir Next LT Pro" w:hAnsi="Avenir Next LT Pro" w:cs="Arial"/>
        </w:rPr>
        <w:t>-002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2672176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97B6629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3E0B18D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AC60505" w14:textId="77777777" w:rsidR="00042EAD" w:rsidRPr="00D610B2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610B2">
        <w:rPr>
          <w:rFonts w:ascii="Avenir Next LT Pro" w:hAnsi="Avenir Next LT Pro" w:cs="Arial"/>
        </w:rPr>
        <w:t>Snoeiwerkzaamheden aan bomen</w:t>
      </w:r>
    </w:p>
    <w:p w14:paraId="00C1A1F7" w14:textId="77777777" w:rsidR="00042EAD" w:rsidRPr="00D610B2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610B2">
        <w:rPr>
          <w:rFonts w:ascii="Avenir Next LT Pro" w:hAnsi="Avenir Next LT Pro" w:cs="Arial"/>
        </w:rPr>
        <w:t>Digitaal registreren van uitgevoerde werkzaamheden</w:t>
      </w:r>
    </w:p>
    <w:p w14:paraId="1F6F25E6" w14:textId="54142F39" w:rsidR="005F1ABA" w:rsidRPr="00D610B2" w:rsidRDefault="00D610B2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610B2">
        <w:rPr>
          <w:rFonts w:ascii="Avenir Next LT Pro" w:hAnsi="Avenir Next LT Pro" w:cs="Arial"/>
          <w:bCs/>
        </w:rPr>
        <w:t>Uitvoeren bijkomende werkzaamheden</w:t>
      </w:r>
    </w:p>
    <w:p w14:paraId="060D9FA2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3B1B5D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39B0E0E" w14:textId="10699858" w:rsidR="00003FEB" w:rsidRPr="008A735C" w:rsidRDefault="00D610B2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4E770FB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8A3D200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4FBC2C01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0F112A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3B6681C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68D0CE6" w14:textId="1F9193BA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610B2">
        <w:rPr>
          <w:rFonts w:ascii="Avenir Next LT Pro" w:hAnsi="Avenir Next LT Pro" w:cs="Arial"/>
          <w:bCs/>
        </w:rPr>
        <w:t>Gemeente Peel en Maas</w:t>
      </w:r>
    </w:p>
    <w:p w14:paraId="4C34D0E9" w14:textId="299FAA1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610B2">
        <w:rPr>
          <w:rFonts w:ascii="Avenir Next LT Pro" w:hAnsi="Avenir Next LT Pro" w:cs="Arial"/>
          <w:bCs/>
        </w:rPr>
        <w:t>Wilhelminaplein 1</w:t>
      </w:r>
    </w:p>
    <w:p w14:paraId="213F5011" w14:textId="2D93201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6000E">
        <w:rPr>
          <w:rFonts w:ascii="Avenir Next LT Pro" w:hAnsi="Avenir Next LT Pro" w:cs="Arial"/>
          <w:bCs/>
        </w:rPr>
        <w:t>5981 CC  Panningen</w:t>
      </w:r>
    </w:p>
    <w:p w14:paraId="14EF525A" w14:textId="1C015F4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6000E">
        <w:rPr>
          <w:rFonts w:ascii="Avenir Next LT Pro" w:hAnsi="Avenir Next LT Pro" w:cs="Arial"/>
          <w:bCs/>
        </w:rPr>
        <w:t>077 306 6666</w:t>
      </w:r>
    </w:p>
    <w:p w14:paraId="3C3706AF" w14:textId="55D2C3A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045279">
        <w:rPr>
          <w:rFonts w:ascii="Avenir Next LT Pro" w:hAnsi="Avenir Next LT Pro" w:cs="Arial"/>
          <w:bCs/>
        </w:rPr>
        <w:t>P. Hillen</w:t>
      </w:r>
    </w:p>
    <w:p w14:paraId="26084610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2674892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5FBED052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64ABF3E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C97851D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0BDA9057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5AE0152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61992255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AC6FF8E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4F46BAE9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677D4BB1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15AAEBF" w14:textId="77777777" w:rsidR="00B22DA6" w:rsidRPr="008A735C" w:rsidRDefault="00B22DA6" w:rsidP="00B22DA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Peel en Maas</w:t>
      </w:r>
    </w:p>
    <w:p w14:paraId="7EEE90E0" w14:textId="77777777" w:rsidR="00B22DA6" w:rsidRPr="008A735C" w:rsidRDefault="00B22DA6" w:rsidP="00B22DA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Wilhelminaplein 1</w:t>
      </w:r>
    </w:p>
    <w:p w14:paraId="2138EA1F" w14:textId="77777777" w:rsidR="00B22DA6" w:rsidRPr="008A735C" w:rsidRDefault="00B22DA6" w:rsidP="00B22DA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5981 CC  Panningen</w:t>
      </w:r>
    </w:p>
    <w:p w14:paraId="1F7A6DC6" w14:textId="77777777" w:rsidR="00B22DA6" w:rsidRPr="008A735C" w:rsidRDefault="00B22DA6" w:rsidP="00B22DA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077 306 6666</w:t>
      </w:r>
    </w:p>
    <w:p w14:paraId="42AA7346" w14:textId="3EAC35C0" w:rsidR="00861DF4" w:rsidRPr="008A735C" w:rsidRDefault="00861DF4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45279">
        <w:rPr>
          <w:rFonts w:ascii="Avenir Next LT Pro" w:hAnsi="Avenir Next LT Pro" w:cs="Arial"/>
          <w:bCs/>
        </w:rPr>
        <w:t>P. Hillen</w:t>
      </w:r>
    </w:p>
    <w:p w14:paraId="20152444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661D046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23E594F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CF4CB2C" w14:textId="3D373C2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43BB0">
        <w:rPr>
          <w:rFonts w:ascii="Avenir Next LT Pro" w:hAnsi="Avenir Next LT Pro" w:cs="Arial"/>
          <w:bCs/>
        </w:rPr>
        <w:t>PM</w:t>
      </w:r>
      <w:r w:rsidR="00045279">
        <w:rPr>
          <w:rFonts w:ascii="Avenir Next LT Pro" w:hAnsi="Avenir Next LT Pro" w:cs="Arial"/>
          <w:bCs/>
        </w:rPr>
        <w:t>-2023-OR-PH-002</w:t>
      </w:r>
    </w:p>
    <w:p w14:paraId="4623158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AFEA66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64291A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2D9FA5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F6603E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7B040AE" w14:textId="77777777" w:rsidR="00861DF4" w:rsidRPr="008A735C" w:rsidRDefault="00861DF4">
      <w:pPr>
        <w:rPr>
          <w:rFonts w:ascii="Avenir Next LT Pro" w:hAnsi="Avenir Next LT Pro" w:cs="Arial"/>
        </w:rPr>
      </w:pPr>
    </w:p>
    <w:p w14:paraId="6FAE40E7" w14:textId="77777777" w:rsidR="00861DF4" w:rsidRPr="008A735C" w:rsidRDefault="00861DF4">
      <w:pPr>
        <w:rPr>
          <w:rFonts w:ascii="Avenir Next LT Pro" w:hAnsi="Avenir Next LT Pro" w:cs="Arial"/>
        </w:rPr>
      </w:pPr>
    </w:p>
    <w:p w14:paraId="0AFCDB2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16F222F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F7F2A75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C8CABFD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BAEC87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B4CBED1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770D1663" w14:textId="77777777" w:rsidR="00B22DA6" w:rsidRPr="008A735C" w:rsidRDefault="00B22DA6" w:rsidP="00B22DA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Peel en Maas</w:t>
      </w:r>
    </w:p>
    <w:p w14:paraId="4C20CF12" w14:textId="77777777" w:rsidR="00B22DA6" w:rsidRPr="008A735C" w:rsidRDefault="00B22DA6" w:rsidP="00B22DA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Wilhelminaplein 1</w:t>
      </w:r>
    </w:p>
    <w:p w14:paraId="21B4D02A" w14:textId="77777777" w:rsidR="00B22DA6" w:rsidRPr="008A735C" w:rsidRDefault="00B22DA6" w:rsidP="00B22DA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5981 CC  Panningen</w:t>
      </w:r>
    </w:p>
    <w:p w14:paraId="30A2A0F1" w14:textId="1D095EFE" w:rsidR="00B22DA6" w:rsidRPr="008A735C" w:rsidRDefault="00B22DA6" w:rsidP="00B22DA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077 306 6666</w:t>
      </w:r>
    </w:p>
    <w:p w14:paraId="746FB6C7" w14:textId="6489860C" w:rsidR="00537801" w:rsidRPr="008A735C" w:rsidRDefault="00537801" w:rsidP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20A53">
        <w:rPr>
          <w:rFonts w:ascii="Avenir Next LT Pro" w:hAnsi="Avenir Next LT Pro" w:cs="Arial"/>
          <w:bCs/>
        </w:rPr>
        <w:t>P. Hillen</w:t>
      </w:r>
    </w:p>
    <w:p w14:paraId="7CC3EF25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3BA4C37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D0A9181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97CCC31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03B254D6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B6D51D5" w14:textId="4BE9B01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920A53">
        <w:rPr>
          <w:rFonts w:ascii="Avenir Next LT Pro" w:hAnsi="Avenir Next LT Pro" w:cs="Arial"/>
          <w:bCs/>
        </w:rPr>
        <w:t>PM-2023-OR-PH-002</w:t>
      </w:r>
      <w:r w:rsidR="00CF57AF" w:rsidRPr="008A735C">
        <w:rPr>
          <w:rFonts w:ascii="Avenir Next LT Pro" w:hAnsi="Avenir Next LT Pro" w:cs="Arial"/>
        </w:rPr>
        <w:t>.</w:t>
      </w:r>
    </w:p>
    <w:p w14:paraId="5BE94C24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201AF359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4F650E2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889C6BE" w14:textId="77777777" w:rsidR="004064DB" w:rsidRPr="004064DB" w:rsidRDefault="004064DB" w:rsidP="004064DB">
      <w:pPr>
        <w:rPr>
          <w:rFonts w:ascii="Arial" w:hAnsi="Arial" w:cs="Arial"/>
        </w:rPr>
      </w:pPr>
    </w:p>
    <w:p w14:paraId="189A3C4B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007D7D8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7F0680F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2A7F0E5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CD50B8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428DC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5EA73C2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50BC8E7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6CB18E2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ECEC5F3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FD162F9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34F9824" w14:textId="77777777" w:rsidTr="007058D2">
        <w:trPr>
          <w:cantSplit/>
          <w:trHeight w:val="280"/>
        </w:trPr>
        <w:tc>
          <w:tcPr>
            <w:tcW w:w="1126" w:type="dxa"/>
          </w:tcPr>
          <w:p w14:paraId="2D8CA6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D9E225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CC555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96FA6DD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B613F4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3CC677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24D297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E1C17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56C8E0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2CA7133" w14:textId="77777777" w:rsidTr="007058D2">
        <w:trPr>
          <w:cantSplit/>
          <w:trHeight w:val="280"/>
        </w:trPr>
        <w:tc>
          <w:tcPr>
            <w:tcW w:w="1126" w:type="dxa"/>
          </w:tcPr>
          <w:p w14:paraId="4F8C935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EFC562D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182EEB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70BB6D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47716AC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1B5CD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65C5958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806F5D9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126570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3755931" w14:textId="77777777" w:rsidTr="007058D2">
        <w:trPr>
          <w:cantSplit/>
          <w:trHeight w:val="280"/>
        </w:trPr>
        <w:tc>
          <w:tcPr>
            <w:tcW w:w="1126" w:type="dxa"/>
          </w:tcPr>
          <w:p w14:paraId="3B6580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00279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9F9CF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9747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994C34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B1560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E23EE3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2F6E8562" w14:textId="77777777" w:rsidTr="007058D2">
        <w:trPr>
          <w:cantSplit/>
          <w:trHeight w:val="280"/>
        </w:trPr>
        <w:tc>
          <w:tcPr>
            <w:tcW w:w="1126" w:type="dxa"/>
          </w:tcPr>
          <w:p w14:paraId="17EB77A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F5A2D1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19D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8454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3A0F4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DBD1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EE1B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8A5058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DD139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856B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6BA3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3845B35" w14:textId="77777777" w:rsidTr="007058D2">
        <w:trPr>
          <w:cantSplit/>
          <w:trHeight w:val="280"/>
        </w:trPr>
        <w:tc>
          <w:tcPr>
            <w:tcW w:w="1126" w:type="dxa"/>
          </w:tcPr>
          <w:p w14:paraId="3DFFD1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A1BA1D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1D176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41720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636ADC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B597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08A8714" w14:textId="77777777" w:rsidTr="007058D2">
        <w:trPr>
          <w:cantSplit/>
          <w:trHeight w:val="280"/>
        </w:trPr>
        <w:tc>
          <w:tcPr>
            <w:tcW w:w="1126" w:type="dxa"/>
          </w:tcPr>
          <w:p w14:paraId="67ABEFA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A1677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E5A2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8D787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C534E8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9C2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29F01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38FEC2F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C0667A1" w14:textId="77777777" w:rsidTr="007058D2">
        <w:trPr>
          <w:cantSplit/>
          <w:trHeight w:val="280"/>
        </w:trPr>
        <w:tc>
          <w:tcPr>
            <w:tcW w:w="1126" w:type="dxa"/>
          </w:tcPr>
          <w:p w14:paraId="7D6CBBB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F6A5730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9FA2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019CAB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825B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C8D1769" w14:textId="77777777" w:rsidTr="007058D2">
        <w:trPr>
          <w:cantSplit/>
          <w:trHeight w:val="280"/>
        </w:trPr>
        <w:tc>
          <w:tcPr>
            <w:tcW w:w="1126" w:type="dxa"/>
          </w:tcPr>
          <w:p w14:paraId="4CC283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D2866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1DFCC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B1506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A674AA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7A8A9F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BC7F734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1635A7D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B9323A8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27C2B72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6CBD1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42B44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6AE1AF6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6F13079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481616F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751ABF5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09B77D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5F23945" w14:textId="77777777" w:rsidTr="00D44A98">
        <w:trPr>
          <w:cantSplit/>
          <w:trHeight w:val="280"/>
        </w:trPr>
        <w:tc>
          <w:tcPr>
            <w:tcW w:w="1126" w:type="dxa"/>
          </w:tcPr>
          <w:p w14:paraId="033E8D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1CB1E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8540D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0B9455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493C6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43AEC2A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2382DC0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6E3ED6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BB99DE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1AECDB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A8CD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A787152" w14:textId="77777777" w:rsidTr="00D44A98">
        <w:trPr>
          <w:cantSplit/>
          <w:trHeight w:val="280"/>
        </w:trPr>
        <w:tc>
          <w:tcPr>
            <w:tcW w:w="1126" w:type="dxa"/>
          </w:tcPr>
          <w:p w14:paraId="188C034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6694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0527D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98C8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5521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FCA01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597387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5D6B4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E9FC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B4ECC39" w14:textId="77777777" w:rsidTr="00D44A98">
        <w:trPr>
          <w:cantSplit/>
          <w:trHeight w:val="280"/>
        </w:trPr>
        <w:tc>
          <w:tcPr>
            <w:tcW w:w="1126" w:type="dxa"/>
          </w:tcPr>
          <w:p w14:paraId="19A019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FB4A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C5C5E2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95D7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587FCB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F8310E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87EE81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9A73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684F92F" w14:textId="77777777" w:rsidTr="00D44A98">
        <w:trPr>
          <w:cantSplit/>
          <w:trHeight w:val="280"/>
        </w:trPr>
        <w:tc>
          <w:tcPr>
            <w:tcW w:w="1126" w:type="dxa"/>
          </w:tcPr>
          <w:p w14:paraId="38FD79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F3698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C789CA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A1DEC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F9BD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FEDAAE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C318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6583594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010C1668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7C44AA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A83CFD3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506FDA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6E2AE2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7E36153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7BD92E9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55DDD6B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71CEA4C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DC8B036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17FDE02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B5547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1B7A1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CC36C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02E07F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0F448A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7693F1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24B03C16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53647F0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18CE89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C30FE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77466CE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63CCF10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846D18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FE15F9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641E0AF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F98568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423CC2A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300538E5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2A4A2DBC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16B426E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1AE069F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E4D700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BCEE9A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BE7495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2F68BE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762781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17A5A30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486B546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5892A52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0CD59A1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79841E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C9A660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440E501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AC948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EC9A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DF2C1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4F861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37C990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AB3DBF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10A2B3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2E295F7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5157536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89DF9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F74E9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733E6A2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3C7B6A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65B3A4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7B3DC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A274D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20C7572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1A67AE1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168F6F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7C08FB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2CE01B8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E28498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A9A6E9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191F59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378888E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0BF93CA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739946C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5A3D5E9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7F63A5E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C8C117C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148791EC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FF5D657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F862D41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52C85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180FF4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371303F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6F8B379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4AE0DCD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E52A76E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982F313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3FB3FF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755761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4A184F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76BB6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CFFC5F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5B72D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A6B82ED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3EE1FA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41D4D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58FF1C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3B7B2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F0188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EAB8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2B3352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0BBC9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4DC98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38815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EC64C1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618FE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DB702F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FA717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98AC5B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BCFF4F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3F683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315F2F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C16907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8B23CC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8D219D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F3764B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1F9F1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28054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5E9A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4BC61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728AE7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4DF9C4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17C071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E29FF3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C318BD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CFB33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1B309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823714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BED1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8525E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0C185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0E91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E187F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FF47F2F" w14:textId="77777777" w:rsidTr="006E7A96">
        <w:trPr>
          <w:cantSplit/>
          <w:trHeight w:val="280"/>
        </w:trPr>
        <w:tc>
          <w:tcPr>
            <w:tcW w:w="1126" w:type="dxa"/>
          </w:tcPr>
          <w:p w14:paraId="2EBA18D9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457FBD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E6584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97411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A7E4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F0D70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975B1B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3047C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3D4B0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74CAF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B9B947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9B633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38E6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1C01FF6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7297242A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2B534C9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5ADA434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18141F2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6CBBFB3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51BC2" w14:textId="77777777" w:rsidR="00AA1BE2" w:rsidRDefault="00AA1BE2">
      <w:r>
        <w:separator/>
      </w:r>
    </w:p>
  </w:endnote>
  <w:endnote w:type="continuationSeparator" w:id="0">
    <w:p w14:paraId="2FD67E5E" w14:textId="77777777" w:rsidR="00AA1BE2" w:rsidRDefault="00A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00340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03A99A73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64F5B925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0A7466E" wp14:editId="7C45962A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A2430AF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61CBC7E1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49ECFE8" wp14:editId="2B9ABA7E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F27962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18C2E856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9F14AFD" wp14:editId="68D6B63B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639B84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019EBF9" wp14:editId="4D7E7092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FD89EB9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063AF5C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06B164F6" wp14:editId="5E7AF5A0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6F8D9AE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E9E8E" w14:textId="77777777" w:rsidR="00AA1BE2" w:rsidRDefault="00AA1BE2">
      <w:r>
        <w:separator/>
      </w:r>
    </w:p>
  </w:footnote>
  <w:footnote w:type="continuationSeparator" w:id="0">
    <w:p w14:paraId="03D6D308" w14:textId="77777777" w:rsidR="00AA1BE2" w:rsidRDefault="00A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D44B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D9DD68F" wp14:editId="1B3CE772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8B2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A87BC6F" wp14:editId="1454B4C3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726875025">
    <w:abstractNumId w:val="26"/>
  </w:num>
  <w:num w:numId="2" w16cid:durableId="755902974">
    <w:abstractNumId w:val="20"/>
  </w:num>
  <w:num w:numId="3" w16cid:durableId="65423913">
    <w:abstractNumId w:val="10"/>
  </w:num>
  <w:num w:numId="4" w16cid:durableId="1934776026">
    <w:abstractNumId w:val="25"/>
  </w:num>
  <w:num w:numId="5" w16cid:durableId="1247878624">
    <w:abstractNumId w:val="13"/>
  </w:num>
  <w:num w:numId="6" w16cid:durableId="1009598431">
    <w:abstractNumId w:val="11"/>
  </w:num>
  <w:num w:numId="7" w16cid:durableId="1244410851">
    <w:abstractNumId w:val="8"/>
  </w:num>
  <w:num w:numId="8" w16cid:durableId="1382751877">
    <w:abstractNumId w:val="4"/>
  </w:num>
  <w:num w:numId="9" w16cid:durableId="1827236784">
    <w:abstractNumId w:val="9"/>
  </w:num>
  <w:num w:numId="10" w16cid:durableId="1859391587">
    <w:abstractNumId w:val="22"/>
  </w:num>
  <w:num w:numId="11" w16cid:durableId="956983058">
    <w:abstractNumId w:val="2"/>
  </w:num>
  <w:num w:numId="12" w16cid:durableId="519466560">
    <w:abstractNumId w:val="5"/>
  </w:num>
  <w:num w:numId="13" w16cid:durableId="1836191086">
    <w:abstractNumId w:val="14"/>
  </w:num>
  <w:num w:numId="14" w16cid:durableId="355811987">
    <w:abstractNumId w:val="15"/>
  </w:num>
  <w:num w:numId="15" w16cid:durableId="2094426766">
    <w:abstractNumId w:val="24"/>
  </w:num>
  <w:num w:numId="16" w16cid:durableId="1931691476">
    <w:abstractNumId w:val="28"/>
  </w:num>
  <w:num w:numId="17" w16cid:durableId="1299652475">
    <w:abstractNumId w:val="23"/>
  </w:num>
  <w:num w:numId="18" w16cid:durableId="830408249">
    <w:abstractNumId w:val="0"/>
  </w:num>
  <w:num w:numId="19" w16cid:durableId="1650331287">
    <w:abstractNumId w:val="6"/>
  </w:num>
  <w:num w:numId="20" w16cid:durableId="1487281285">
    <w:abstractNumId w:val="27"/>
  </w:num>
  <w:num w:numId="21" w16cid:durableId="430391771">
    <w:abstractNumId w:val="21"/>
  </w:num>
  <w:num w:numId="22" w16cid:durableId="22752190">
    <w:abstractNumId w:val="12"/>
  </w:num>
  <w:num w:numId="23" w16cid:durableId="457260941">
    <w:abstractNumId w:val="1"/>
  </w:num>
  <w:num w:numId="24" w16cid:durableId="2135977422">
    <w:abstractNumId w:val="16"/>
  </w:num>
  <w:num w:numId="25" w16cid:durableId="1594508270">
    <w:abstractNumId w:val="7"/>
  </w:num>
  <w:num w:numId="26" w16cid:durableId="2066830294">
    <w:abstractNumId w:val="18"/>
  </w:num>
  <w:num w:numId="27" w16cid:durableId="1152403575">
    <w:abstractNumId w:val="17"/>
  </w:num>
  <w:num w:numId="28" w16cid:durableId="219632010">
    <w:abstractNumId w:val="3"/>
  </w:num>
  <w:num w:numId="29" w16cid:durableId="6848647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AE5"/>
    <w:rsid w:val="00002F8A"/>
    <w:rsid w:val="00003FEB"/>
    <w:rsid w:val="000110AF"/>
    <w:rsid w:val="000239B5"/>
    <w:rsid w:val="00034BE7"/>
    <w:rsid w:val="00042EAD"/>
    <w:rsid w:val="00045279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934DD"/>
    <w:rsid w:val="002A0FA2"/>
    <w:rsid w:val="002A58C9"/>
    <w:rsid w:val="002B5C04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C1A56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762F2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6000E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0A53"/>
    <w:rsid w:val="00921AD1"/>
    <w:rsid w:val="009323F1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A1BE2"/>
    <w:rsid w:val="00AB1AF8"/>
    <w:rsid w:val="00AD02D1"/>
    <w:rsid w:val="00AD594E"/>
    <w:rsid w:val="00AE0098"/>
    <w:rsid w:val="00AE5081"/>
    <w:rsid w:val="00AF1546"/>
    <w:rsid w:val="00B212C8"/>
    <w:rsid w:val="00B22DA6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10B2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43BB0"/>
    <w:rsid w:val="00F50C12"/>
    <w:rsid w:val="00F50E40"/>
    <w:rsid w:val="00F51A78"/>
    <w:rsid w:val="00F55350"/>
    <w:rsid w:val="00F64AE5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320A59FA"/>
  <w15:chartTrackingRefBased/>
  <w15:docId w15:val="{8E58BA67-64D8-4531-B818-39504FE4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4.xml><?xml version="1.0" encoding="utf-8"?>
<ds:datastoreItem xmlns:ds="http://schemas.openxmlformats.org/officeDocument/2006/customXml" ds:itemID="{C67E4B19-0916-4E21-A8A2-F3DCFF47C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0</TotalTime>
  <Pages>12</Pages>
  <Words>1018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9014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Gerbert Lever</cp:lastModifiedBy>
  <cp:revision>12</cp:revision>
  <cp:lastPrinted>2016-12-02T11:43:00Z</cp:lastPrinted>
  <dcterms:created xsi:type="dcterms:W3CDTF">2022-10-14T10:11:00Z</dcterms:created>
  <dcterms:modified xsi:type="dcterms:W3CDTF">2022-10-19T07:08:00Z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